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3793"/>
      </w:tblGrid>
      <w:tr w:rsidR="00F81E12" w:rsidRPr="0076380F">
        <w:tc>
          <w:tcPr>
            <w:tcW w:w="3793" w:type="dxa"/>
          </w:tcPr>
          <w:p w:rsidR="00F81E12" w:rsidRPr="0076380F" w:rsidRDefault="00F81E12" w:rsidP="00763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80F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  <w:r w:rsidRPr="0076380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к постановлению администрации Унечского района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от  «20»08.2021</w:t>
            </w:r>
            <w:r w:rsidRPr="0076380F">
              <w:rPr>
                <w:rFonts w:ascii="Times New Roman" w:hAnsi="Times New Roman" w:cs="Times New Roman"/>
                <w:sz w:val="24"/>
                <w:szCs w:val="24"/>
              </w:rPr>
              <w:t>г.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</w:tr>
    </w:tbl>
    <w:p w:rsidR="00F81E12" w:rsidRDefault="00F81E12" w:rsidP="00751D29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81E12" w:rsidRDefault="00F81E12" w:rsidP="00751D29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81E12" w:rsidRDefault="00F81E12" w:rsidP="00751D29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рабочих мест для проведения внеплановой специальной оценки условий труда работников администрации Унечского района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01"/>
        <w:gridCol w:w="6804"/>
        <w:gridCol w:w="1559"/>
      </w:tblGrid>
      <w:tr w:rsidR="00F81E12" w:rsidRPr="00822F78">
        <w:tc>
          <w:tcPr>
            <w:tcW w:w="601" w:type="dxa"/>
          </w:tcPr>
          <w:p w:rsidR="00F81E12" w:rsidRPr="00822F78" w:rsidRDefault="00F81E12" w:rsidP="00496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7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804" w:type="dxa"/>
          </w:tcPr>
          <w:p w:rsidR="00F81E12" w:rsidRPr="00822F78" w:rsidRDefault="00F81E12" w:rsidP="00496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78">
              <w:rPr>
                <w:rFonts w:ascii="Times New Roman" w:hAnsi="Times New Roman" w:cs="Times New Roman"/>
                <w:sz w:val="24"/>
                <w:szCs w:val="24"/>
              </w:rPr>
              <w:t>Наименование рабочего места</w:t>
            </w:r>
          </w:p>
        </w:tc>
        <w:tc>
          <w:tcPr>
            <w:tcW w:w="1559" w:type="dxa"/>
          </w:tcPr>
          <w:p w:rsidR="00F81E12" w:rsidRPr="00822F78" w:rsidRDefault="00F81E12" w:rsidP="00496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78">
              <w:rPr>
                <w:rFonts w:ascii="Times New Roman" w:hAnsi="Times New Roman" w:cs="Times New Roman"/>
                <w:sz w:val="24"/>
                <w:szCs w:val="24"/>
              </w:rPr>
              <w:t>Количество рабочих мест</w:t>
            </w:r>
          </w:p>
        </w:tc>
      </w:tr>
      <w:tr w:rsidR="00F81E12" w:rsidRPr="00822F78">
        <w:tc>
          <w:tcPr>
            <w:tcW w:w="7405" w:type="dxa"/>
            <w:gridSpan w:val="2"/>
          </w:tcPr>
          <w:p w:rsidR="00F81E12" w:rsidRPr="00822F78" w:rsidRDefault="00F81E12" w:rsidP="004968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E12" w:rsidRPr="00822F78" w:rsidRDefault="00F81E12" w:rsidP="004968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F81E12" w:rsidRPr="00822F78">
        <w:trPr>
          <w:trHeight w:val="349"/>
        </w:trPr>
        <w:tc>
          <w:tcPr>
            <w:tcW w:w="601" w:type="dxa"/>
          </w:tcPr>
          <w:p w:rsidR="00F81E12" w:rsidRPr="00822F78" w:rsidRDefault="00F81E12" w:rsidP="00496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F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F81E12" w:rsidRPr="00822F78" w:rsidRDefault="00F81E12" w:rsidP="00496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Рабочее место заместителя главы администрации Унечского района</w:t>
            </w:r>
          </w:p>
        </w:tc>
        <w:tc>
          <w:tcPr>
            <w:tcW w:w="1559" w:type="dxa"/>
          </w:tcPr>
          <w:p w:rsidR="00F81E12" w:rsidRPr="00822F78" w:rsidRDefault="00F81E12" w:rsidP="00496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F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1E12" w:rsidRPr="00822F78">
        <w:trPr>
          <w:trHeight w:val="349"/>
        </w:trPr>
        <w:tc>
          <w:tcPr>
            <w:tcW w:w="8964" w:type="dxa"/>
            <w:gridSpan w:val="3"/>
          </w:tcPr>
          <w:p w:rsidR="00F81E12" w:rsidRPr="00822F78" w:rsidRDefault="00F81E12" w:rsidP="00751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Сектор гражданской обороны, защиты от чрезвычайных ситуаций и безопасности жизнедеятельности человека</w:t>
            </w:r>
          </w:p>
        </w:tc>
      </w:tr>
      <w:tr w:rsidR="00F81E12" w:rsidRPr="00822F78">
        <w:trPr>
          <w:trHeight w:val="413"/>
        </w:trPr>
        <w:tc>
          <w:tcPr>
            <w:tcW w:w="601" w:type="dxa"/>
          </w:tcPr>
          <w:p w:rsidR="00F81E12" w:rsidRPr="00822F78" w:rsidRDefault="00F81E12" w:rsidP="00496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F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F81E12" w:rsidRPr="00822F78" w:rsidRDefault="00F81E12" w:rsidP="00496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F78">
              <w:rPr>
                <w:rFonts w:ascii="Times New Roman" w:hAnsi="Times New Roman" w:cs="Times New Roman"/>
                <w:sz w:val="24"/>
                <w:szCs w:val="24"/>
              </w:rPr>
              <w:t xml:space="preserve">Рабочее место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заведующего </w:t>
            </w:r>
          </w:p>
        </w:tc>
        <w:tc>
          <w:tcPr>
            <w:tcW w:w="1559" w:type="dxa"/>
          </w:tcPr>
          <w:p w:rsidR="00F81E12" w:rsidRPr="00822F78" w:rsidRDefault="00F81E12" w:rsidP="00496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F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1E12" w:rsidRPr="00822F78">
        <w:trPr>
          <w:trHeight w:val="413"/>
        </w:trPr>
        <w:tc>
          <w:tcPr>
            <w:tcW w:w="8964" w:type="dxa"/>
            <w:gridSpan w:val="3"/>
          </w:tcPr>
          <w:p w:rsidR="00F81E12" w:rsidRPr="00822F78" w:rsidRDefault="00F81E12" w:rsidP="00751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строительства и архитектуры</w:t>
            </w:r>
          </w:p>
        </w:tc>
      </w:tr>
      <w:tr w:rsidR="00F81E12" w:rsidRPr="00822F78">
        <w:trPr>
          <w:trHeight w:val="420"/>
        </w:trPr>
        <w:tc>
          <w:tcPr>
            <w:tcW w:w="601" w:type="dxa"/>
          </w:tcPr>
          <w:p w:rsidR="00F81E12" w:rsidRPr="00822F78" w:rsidRDefault="00F81E12" w:rsidP="00496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F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F81E12" w:rsidRPr="00822F78" w:rsidRDefault="00F81E12" w:rsidP="00496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F78">
              <w:rPr>
                <w:rFonts w:ascii="Times New Roman" w:hAnsi="Times New Roman" w:cs="Times New Roman"/>
                <w:sz w:val="24"/>
                <w:szCs w:val="24"/>
              </w:rPr>
              <w:t>Рабочее место главного инспектора</w:t>
            </w:r>
          </w:p>
        </w:tc>
        <w:tc>
          <w:tcPr>
            <w:tcW w:w="1559" w:type="dxa"/>
          </w:tcPr>
          <w:p w:rsidR="00F81E12" w:rsidRPr="00822F78" w:rsidRDefault="00F81E12" w:rsidP="00496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F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1E12" w:rsidRPr="00822F78">
        <w:trPr>
          <w:trHeight w:val="420"/>
        </w:trPr>
        <w:tc>
          <w:tcPr>
            <w:tcW w:w="8964" w:type="dxa"/>
            <w:gridSpan w:val="3"/>
          </w:tcPr>
          <w:p w:rsidR="00F81E12" w:rsidRPr="00822F78" w:rsidRDefault="00F81E12" w:rsidP="00751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Сектор экономического развития</w:t>
            </w:r>
          </w:p>
        </w:tc>
      </w:tr>
      <w:tr w:rsidR="00F81E12" w:rsidRPr="00822F78">
        <w:trPr>
          <w:trHeight w:val="269"/>
        </w:trPr>
        <w:tc>
          <w:tcPr>
            <w:tcW w:w="601" w:type="dxa"/>
          </w:tcPr>
          <w:p w:rsidR="00F81E12" w:rsidRPr="00822F78" w:rsidRDefault="00F81E12" w:rsidP="00496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F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F81E12" w:rsidRPr="00822F78" w:rsidRDefault="00F81E12" w:rsidP="00496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F78">
              <w:rPr>
                <w:rFonts w:ascii="Times New Roman" w:hAnsi="Times New Roman" w:cs="Times New Roman"/>
                <w:sz w:val="24"/>
                <w:szCs w:val="24"/>
              </w:rPr>
              <w:t xml:space="preserve">Рабочее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ведущего инспектора </w:t>
            </w:r>
          </w:p>
        </w:tc>
        <w:tc>
          <w:tcPr>
            <w:tcW w:w="1559" w:type="dxa"/>
          </w:tcPr>
          <w:p w:rsidR="00F81E12" w:rsidRPr="00822F78" w:rsidRDefault="00F81E12" w:rsidP="00496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F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1E12" w:rsidRPr="00822F78">
        <w:trPr>
          <w:trHeight w:val="269"/>
        </w:trPr>
        <w:tc>
          <w:tcPr>
            <w:tcW w:w="8964" w:type="dxa"/>
            <w:gridSpan w:val="3"/>
          </w:tcPr>
          <w:p w:rsidR="00F81E12" w:rsidRPr="00822F78" w:rsidRDefault="00F81E12" w:rsidP="008F1D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отдел</w:t>
            </w:r>
          </w:p>
        </w:tc>
      </w:tr>
      <w:tr w:rsidR="00F81E12" w:rsidRPr="00822F78">
        <w:trPr>
          <w:trHeight w:val="269"/>
        </w:trPr>
        <w:tc>
          <w:tcPr>
            <w:tcW w:w="601" w:type="dxa"/>
          </w:tcPr>
          <w:p w:rsidR="00F81E12" w:rsidRPr="00822F78" w:rsidRDefault="00F81E12" w:rsidP="00496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:rsidR="00F81E12" w:rsidRPr="00822F78" w:rsidRDefault="00F81E12" w:rsidP="00496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Рабочее место ведущего инспектора</w:t>
            </w:r>
          </w:p>
        </w:tc>
        <w:tc>
          <w:tcPr>
            <w:tcW w:w="1559" w:type="dxa"/>
          </w:tcPr>
          <w:p w:rsidR="00F81E12" w:rsidRPr="00822F78" w:rsidRDefault="00F81E12" w:rsidP="00496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1E12" w:rsidRPr="00822F78">
        <w:trPr>
          <w:trHeight w:val="269"/>
        </w:trPr>
        <w:tc>
          <w:tcPr>
            <w:tcW w:w="8964" w:type="dxa"/>
            <w:gridSpan w:val="3"/>
          </w:tcPr>
          <w:p w:rsidR="00F81E12" w:rsidRPr="00822F78" w:rsidRDefault="00F81E12" w:rsidP="008F1D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Сектор контрактной системы в сфере закупок</w:t>
            </w:r>
          </w:p>
        </w:tc>
      </w:tr>
      <w:tr w:rsidR="00F81E12" w:rsidRPr="00822F78">
        <w:trPr>
          <w:trHeight w:val="269"/>
        </w:trPr>
        <w:tc>
          <w:tcPr>
            <w:tcW w:w="601" w:type="dxa"/>
          </w:tcPr>
          <w:p w:rsidR="00F81E12" w:rsidRDefault="00F81E12" w:rsidP="00496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</w:tcPr>
          <w:p w:rsidR="00F81E12" w:rsidRDefault="00F81E12" w:rsidP="00496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Рабочее место ведущего специалиста</w:t>
            </w:r>
          </w:p>
        </w:tc>
        <w:tc>
          <w:tcPr>
            <w:tcW w:w="1559" w:type="dxa"/>
          </w:tcPr>
          <w:p w:rsidR="00F81E12" w:rsidRPr="00822F78" w:rsidRDefault="00F81E12" w:rsidP="00496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81E12" w:rsidRDefault="00F81E12" w:rsidP="00751D29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81E12" w:rsidRDefault="00F81E12" w:rsidP="008F1D1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6 рабочих мест</w:t>
      </w:r>
    </w:p>
    <w:p w:rsidR="00F81E12" w:rsidRDefault="00F81E12" w:rsidP="008F1D1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т. ч. аналогичных – 0 рабочих мест</w:t>
      </w:r>
    </w:p>
    <w:p w:rsidR="00F81E12" w:rsidRPr="001D14E8" w:rsidRDefault="00F81E12" w:rsidP="00751D29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sectPr w:rsidR="00F81E12" w:rsidRPr="001D14E8" w:rsidSect="008F1D1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42C7"/>
    <w:rsid w:val="000315D7"/>
    <w:rsid w:val="000827E5"/>
    <w:rsid w:val="000B0E48"/>
    <w:rsid w:val="000E2B31"/>
    <w:rsid w:val="000E6A16"/>
    <w:rsid w:val="00152FA5"/>
    <w:rsid w:val="00163BDF"/>
    <w:rsid w:val="001D14E8"/>
    <w:rsid w:val="00234C4E"/>
    <w:rsid w:val="0026184D"/>
    <w:rsid w:val="00265C5D"/>
    <w:rsid w:val="00267F41"/>
    <w:rsid w:val="00294023"/>
    <w:rsid w:val="002B1FFD"/>
    <w:rsid w:val="0030461C"/>
    <w:rsid w:val="00315592"/>
    <w:rsid w:val="00353B0C"/>
    <w:rsid w:val="0038072E"/>
    <w:rsid w:val="003A5D26"/>
    <w:rsid w:val="003D2FBB"/>
    <w:rsid w:val="004210BE"/>
    <w:rsid w:val="004968EA"/>
    <w:rsid w:val="004A6029"/>
    <w:rsid w:val="004E0348"/>
    <w:rsid w:val="004E0707"/>
    <w:rsid w:val="004E42C7"/>
    <w:rsid w:val="004F6A82"/>
    <w:rsid w:val="0050077D"/>
    <w:rsid w:val="005227F2"/>
    <w:rsid w:val="00545FC3"/>
    <w:rsid w:val="0054682F"/>
    <w:rsid w:val="00551CAE"/>
    <w:rsid w:val="0056032D"/>
    <w:rsid w:val="00571C4B"/>
    <w:rsid w:val="00585477"/>
    <w:rsid w:val="005B02FB"/>
    <w:rsid w:val="005F5DD9"/>
    <w:rsid w:val="00670142"/>
    <w:rsid w:val="006869E5"/>
    <w:rsid w:val="006A1075"/>
    <w:rsid w:val="00736958"/>
    <w:rsid w:val="00751D29"/>
    <w:rsid w:val="0076380F"/>
    <w:rsid w:val="00772CD7"/>
    <w:rsid w:val="007A3381"/>
    <w:rsid w:val="007F1AE0"/>
    <w:rsid w:val="00806603"/>
    <w:rsid w:val="00822F78"/>
    <w:rsid w:val="00883B0F"/>
    <w:rsid w:val="008A3979"/>
    <w:rsid w:val="008F1D16"/>
    <w:rsid w:val="00B15CE8"/>
    <w:rsid w:val="00B47217"/>
    <w:rsid w:val="00BD3D38"/>
    <w:rsid w:val="00BD69A6"/>
    <w:rsid w:val="00C36526"/>
    <w:rsid w:val="00C7425A"/>
    <w:rsid w:val="00C8723C"/>
    <w:rsid w:val="00CA61C5"/>
    <w:rsid w:val="00CE66FD"/>
    <w:rsid w:val="00D0105B"/>
    <w:rsid w:val="00D24D14"/>
    <w:rsid w:val="00D3338D"/>
    <w:rsid w:val="00D50B81"/>
    <w:rsid w:val="00D63AD8"/>
    <w:rsid w:val="00E14796"/>
    <w:rsid w:val="00E25DF9"/>
    <w:rsid w:val="00EB0BD1"/>
    <w:rsid w:val="00F00A7E"/>
    <w:rsid w:val="00F32472"/>
    <w:rsid w:val="00F81E12"/>
    <w:rsid w:val="00FB0A24"/>
    <w:rsid w:val="00FF2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32D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E42C7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436</TotalTime>
  <Pages>1</Pages>
  <Words>136</Words>
  <Characters>780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Лосева Е.Ю.</cp:lastModifiedBy>
  <cp:revision>29</cp:revision>
  <cp:lastPrinted>2020-02-05T11:12:00Z</cp:lastPrinted>
  <dcterms:created xsi:type="dcterms:W3CDTF">2016-08-04T13:15:00Z</dcterms:created>
  <dcterms:modified xsi:type="dcterms:W3CDTF">2021-08-26T09:45:00Z</dcterms:modified>
</cp:coreProperties>
</file>